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CC91" w14:textId="77777777" w:rsidR="001C1D22" w:rsidRDefault="003C7666" w:rsidP="003C7666">
      <w:pPr>
        <w:tabs>
          <w:tab w:val="left" w:pos="3930"/>
        </w:tabs>
        <w:rPr>
          <w:rFonts w:ascii="Arial" w:hAnsi="Arial" w:cs="Arial"/>
          <w:b/>
          <w:sz w:val="20"/>
          <w:szCs w:val="20"/>
        </w:rPr>
      </w:pPr>
      <w:r w:rsidRPr="003C7666">
        <w:rPr>
          <w:rFonts w:ascii="Arial" w:hAnsi="Arial" w:cs="Arial"/>
          <w:b/>
          <w:sz w:val="20"/>
          <w:szCs w:val="20"/>
        </w:rPr>
        <w:t xml:space="preserve">BIJLAGE </w:t>
      </w:r>
      <w:r w:rsidR="00850BDC">
        <w:rPr>
          <w:rFonts w:ascii="Arial" w:hAnsi="Arial" w:cs="Arial"/>
          <w:b/>
          <w:sz w:val="20"/>
          <w:szCs w:val="20"/>
        </w:rPr>
        <w:t>Contactinformatie partijen</w:t>
      </w:r>
    </w:p>
    <w:p w14:paraId="02AF8F07" w14:textId="77777777" w:rsidR="00302169" w:rsidRDefault="00EF447F" w:rsidP="00302169">
      <w:pPr>
        <w:tabs>
          <w:tab w:val="left" w:pos="3930"/>
        </w:tabs>
        <w:rPr>
          <w:rFonts w:ascii="Arial" w:hAnsi="Arial" w:cs="Arial"/>
          <w:sz w:val="20"/>
          <w:szCs w:val="20"/>
        </w:rPr>
      </w:pPr>
      <w:r w:rsidRPr="00EF447F">
        <w:rPr>
          <w:rFonts w:ascii="Arial" w:hAnsi="Arial" w:cs="Arial"/>
          <w:sz w:val="20"/>
          <w:szCs w:val="20"/>
        </w:rPr>
        <w:t xml:space="preserve">Aan te leveren door de winnende inschrijver(s) </w:t>
      </w:r>
      <w:r w:rsidRPr="00A87349">
        <w:rPr>
          <w:rFonts w:ascii="Arial" w:hAnsi="Arial" w:cs="Arial"/>
          <w:color w:val="FF0000"/>
          <w:sz w:val="20"/>
          <w:szCs w:val="20"/>
        </w:rPr>
        <w:t>binnen vijf (5) werkdagen</w:t>
      </w:r>
      <w:r w:rsidR="008A30B5" w:rsidRPr="00A87349">
        <w:rPr>
          <w:rFonts w:ascii="Arial" w:hAnsi="Arial" w:cs="Arial"/>
          <w:color w:val="FF0000"/>
          <w:sz w:val="20"/>
          <w:szCs w:val="20"/>
        </w:rPr>
        <w:t xml:space="preserve"> </w:t>
      </w:r>
      <w:r w:rsidR="008A30B5">
        <w:rPr>
          <w:rFonts w:ascii="Arial" w:hAnsi="Arial" w:cs="Arial"/>
          <w:sz w:val="20"/>
          <w:szCs w:val="20"/>
        </w:rPr>
        <w:t>na het voornemen tot gunnen.</w:t>
      </w:r>
    </w:p>
    <w:p w14:paraId="240EA370" w14:textId="77777777" w:rsidR="00EF447F" w:rsidRDefault="00302169" w:rsidP="00F71B35">
      <w:pPr>
        <w:pStyle w:val="Kop2"/>
      </w:pPr>
      <w:r>
        <w:t>Contact</w:t>
      </w:r>
      <w:r w:rsidR="005F0332">
        <w:t xml:space="preserve">gegevens </w:t>
      </w:r>
      <w:r w:rsidR="0085370A">
        <w:t xml:space="preserve">winnende </w:t>
      </w:r>
      <w:r>
        <w:t>inschrijver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908"/>
        <w:gridCol w:w="5386"/>
      </w:tblGrid>
      <w:tr w:rsidR="00F71B35" w:rsidRPr="003C7666" w14:paraId="100EDA8C" w14:textId="77777777" w:rsidTr="00A87349">
        <w:trPr>
          <w:trHeight w:val="300"/>
        </w:trPr>
        <w:tc>
          <w:tcPr>
            <w:tcW w:w="9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0A0B364" w14:textId="77777777" w:rsidR="00F71B35" w:rsidRPr="003C7666" w:rsidRDefault="72CA19F0" w:rsidP="00A87349">
            <w:pPr>
              <w:spacing w:after="0" w:line="288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</w:pPr>
            <w:r w:rsidRPr="31425D1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>A</w:t>
            </w:r>
            <w:r w:rsidR="00F71B35" w:rsidRPr="31425D1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>lgemene gegevens bedrijf winnende inschrijver</w:t>
            </w:r>
          </w:p>
        </w:tc>
      </w:tr>
      <w:tr w:rsidR="00F71B35" w:rsidRPr="003C7666" w14:paraId="1E432E58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F0D2" w14:textId="77777777" w:rsidR="00F71B35" w:rsidRPr="003C7666" w:rsidRDefault="38778B65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KvK nummer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D7877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728E73DC" w14:paraId="76C3F2C5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5B9E4" w14:textId="77777777" w:rsidR="38778B65" w:rsidRDefault="38778B65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Naam bedrijf</w:t>
            </w:r>
          </w:p>
          <w:p w14:paraId="7DC92416" w14:textId="77777777" w:rsidR="728E73DC" w:rsidRDefault="728E73DC" w:rsidP="00A87349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A4C0A" w14:textId="77777777" w:rsidR="728E73DC" w:rsidRDefault="728E73DC" w:rsidP="00A87349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F71B35" w:rsidRPr="003C7666" w14:paraId="47CD0768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7949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Telefoon</w:t>
            </w:r>
            <w:r w:rsidR="00B1050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 xml:space="preserve">nummer </w:t>
            </w: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algemeen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4AB9F7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F71B35" w:rsidRPr="003C7666" w14:paraId="2E9BFA3E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EFFC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Emailadres algemeen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049CD" w14:textId="77777777" w:rsidR="00F71B35" w:rsidRPr="00055B39" w:rsidRDefault="00F71B35" w:rsidP="00A87349">
            <w:pPr>
              <w:rPr>
                <w:color w:val="000001"/>
              </w:rPr>
            </w:pPr>
          </w:p>
        </w:tc>
      </w:tr>
      <w:tr w:rsidR="00F71B35" w:rsidRPr="003C7666" w14:paraId="28B6A17E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BDBEA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Postadres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906D1B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F71B35" w:rsidRPr="003C7666" w14:paraId="5D1F1321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1BD8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Postcode</w:t>
            </w:r>
            <w:r w:rsidR="00C464A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 xml:space="preserve"> postadres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5EE25F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F71B35" w:rsidRPr="003C7666" w14:paraId="30B25C90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DBC4F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Plaats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9DE04A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728E73DC" w14:paraId="564DD740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C672" w14:textId="77777777" w:rsidR="1D366938" w:rsidRDefault="1D366938" w:rsidP="00A87349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Bez</w:t>
            </w:r>
            <w:r w:rsidR="40605E15"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o</w:t>
            </w: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ekadres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EADDDB" w14:textId="77777777" w:rsidR="728E73DC" w:rsidRDefault="728E73DC" w:rsidP="00A87349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F71B35" w:rsidRPr="003C7666" w14:paraId="21BED2B9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910A" w14:textId="77777777" w:rsidR="00F71B35" w:rsidRPr="003C7666" w:rsidRDefault="303F55B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Pos</w:t>
            </w:r>
            <w:r w:rsidR="25D9E282"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t</w:t>
            </w: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code</w:t>
            </w:r>
            <w:r w:rsidR="00C464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 xml:space="preserve"> bezoekadres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93D77D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F71B35" w:rsidRPr="003C7666" w14:paraId="68E9C68E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B470" w14:textId="77777777" w:rsidR="00F71B35" w:rsidRPr="003C7666" w:rsidRDefault="153BBF7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Plaats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64ED21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728E73DC" w14:paraId="73D1C1E5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31EEF" w14:textId="77777777" w:rsidR="153BBF71" w:rsidRDefault="153BBF71" w:rsidP="00A87349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Land</w:t>
            </w:r>
            <w:r w:rsidR="00C464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 xml:space="preserve"> (indien niet nederland)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769F80" w14:textId="77777777" w:rsidR="728E73DC" w:rsidRDefault="728E73DC" w:rsidP="00A87349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F71B35" w:rsidRPr="003C7666" w14:paraId="0D47B2C1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6A92" w14:textId="77777777" w:rsidR="00F71B35" w:rsidRPr="003C7666" w:rsidRDefault="59A21A90" w:rsidP="00A87349">
            <w:pPr>
              <w:spacing w:after="0" w:line="288" w:lineRule="auto"/>
              <w:rPr>
                <w:rFonts w:ascii="Calibri" w:eastAsia="Calibri" w:hAnsi="Calibri" w:cs="Calibri"/>
                <w:color w:val="000000"/>
              </w:rPr>
            </w:pPr>
            <w:r w:rsidRPr="728E73DC">
              <w:rPr>
                <w:rFonts w:ascii="Calibri" w:eastAsia="Calibri" w:hAnsi="Calibri" w:cs="Calibri"/>
                <w:color w:val="000000" w:themeColor="text1"/>
              </w:rPr>
              <w:t>BTW identificatienummer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ED50F5" w14:textId="77777777" w:rsidR="00F71B35" w:rsidRPr="003C7666" w:rsidRDefault="00F71B35" w:rsidP="00A873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728E73DC" w14:paraId="54830047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513C" w14:textId="77777777" w:rsidR="59A21A90" w:rsidRDefault="59A21A90" w:rsidP="00A87349">
            <w:pPr>
              <w:spacing w:line="288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28E73DC">
              <w:rPr>
                <w:rFonts w:ascii="Calibri" w:eastAsia="Calibri" w:hAnsi="Calibri" w:cs="Calibri"/>
                <w:color w:val="000000" w:themeColor="text1"/>
              </w:rPr>
              <w:t>IBAN (Banknummer)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B62A56" w14:textId="77777777" w:rsidR="728E73DC" w:rsidRDefault="728E73DC" w:rsidP="00A87349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728E73DC" w14:paraId="4318A241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983B" w14:textId="77777777" w:rsidR="59A21A90" w:rsidRDefault="59A21A90" w:rsidP="00A87349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BIC* (bij buitenlandse leverancier)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12F39E" w14:textId="77777777" w:rsidR="728E73DC" w:rsidRDefault="728E73DC" w:rsidP="00A87349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728E73DC" w14:paraId="4F1403C4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577C0" w14:textId="77777777" w:rsidR="59A21A90" w:rsidRDefault="59A21A90" w:rsidP="00A87349">
            <w:pPr>
              <w:spacing w:line="288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28E73DC">
              <w:rPr>
                <w:rFonts w:ascii="Calibri" w:eastAsia="Calibri" w:hAnsi="Calibri" w:cs="Calibri"/>
                <w:color w:val="000000" w:themeColor="text1"/>
              </w:rPr>
              <w:t>IBAN G-rekening*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9FB5F4" w14:textId="77777777" w:rsidR="728E73DC" w:rsidRDefault="728E73DC" w:rsidP="00A87349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728E73DC" w14:paraId="69ED2189" w14:textId="77777777" w:rsidTr="00EC5AEF">
        <w:trPr>
          <w:trHeight w:val="57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63E6" w14:textId="77777777" w:rsidR="59A21A90" w:rsidRDefault="59A21A90" w:rsidP="00A87349">
            <w:pPr>
              <w:spacing w:line="288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28E73DC">
              <w:rPr>
                <w:rFonts w:ascii="Calibri" w:eastAsia="Calibri" w:hAnsi="Calibri" w:cs="Calibri"/>
                <w:color w:val="000000" w:themeColor="text1"/>
              </w:rPr>
              <w:t>BIC G-rekening*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C24565" w14:textId="77777777" w:rsidR="728E73DC" w:rsidRDefault="728E73DC" w:rsidP="00A87349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F71B35" w:rsidRPr="003C7666" w14:paraId="12106566" w14:textId="77777777" w:rsidTr="00A87349">
        <w:trPr>
          <w:trHeight w:val="33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698C" w14:textId="77777777" w:rsidR="00F71B35" w:rsidRPr="003C7666" w:rsidRDefault="59A21A90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*Indien van toepassing</w:t>
            </w: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DA0576" w14:textId="77777777" w:rsidR="00F71B35" w:rsidRPr="003C7666" w:rsidRDefault="00F71B35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0E3F91" w:rsidRPr="003C7666" w14:paraId="654443C4" w14:textId="77777777" w:rsidTr="00A87349">
        <w:trPr>
          <w:trHeight w:val="33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EB241" w14:textId="77777777" w:rsidR="000E3F91" w:rsidRPr="728E73DC" w:rsidRDefault="000E3F91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  <w:tc>
          <w:tcPr>
            <w:tcW w:w="6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D923EE" w14:textId="77777777" w:rsidR="000E3F91" w:rsidRPr="003C7666" w:rsidRDefault="000E3F9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5F0332" w:rsidRPr="003C7666" w14:paraId="24B6B2FA" w14:textId="77777777" w:rsidTr="00A87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5"/>
        </w:trPr>
        <w:tc>
          <w:tcPr>
            <w:tcW w:w="9204" w:type="dxa"/>
            <w:gridSpan w:val="3"/>
            <w:shd w:val="clear" w:color="auto" w:fill="auto"/>
            <w:noWrap/>
            <w:vAlign w:val="bottom"/>
            <w:hideMark/>
          </w:tcPr>
          <w:p w14:paraId="06E89C09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 </w:t>
            </w:r>
            <w:r w:rsidRPr="003C76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>Contactpersoon voor opdrachten</w:t>
            </w:r>
            <w:r w:rsidR="006038C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 xml:space="preserve"> bij leverancier</w:t>
            </w:r>
          </w:p>
        </w:tc>
      </w:tr>
      <w:tr w:rsidR="005F0332" w:rsidRPr="003C7666" w14:paraId="098CEFB9" w14:textId="77777777" w:rsidTr="00A87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818" w:type="dxa"/>
            <w:gridSpan w:val="2"/>
            <w:shd w:val="clear" w:color="auto" w:fill="auto"/>
            <w:noWrap/>
            <w:vAlign w:val="center"/>
            <w:hideMark/>
          </w:tcPr>
          <w:p w14:paraId="0FFCF305" w14:textId="77777777" w:rsidR="005F0332" w:rsidRPr="003C7666" w:rsidRDefault="000E3F9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Aanhef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7603C441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D</w:t>
            </w:r>
            <w:r w:rsidR="006E0B8C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e heer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/ mevr</w:t>
            </w:r>
            <w:r w:rsidR="006E0B8C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ouw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</w:t>
            </w:r>
            <w:r w:rsidR="00C93C1A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/ anders</w:t>
            </w:r>
          </w:p>
        </w:tc>
      </w:tr>
      <w:tr w:rsidR="005F0332" w:rsidRPr="003C7666" w14:paraId="5009E10B" w14:textId="77777777" w:rsidTr="00A87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818" w:type="dxa"/>
            <w:gridSpan w:val="2"/>
            <w:shd w:val="clear" w:color="auto" w:fill="auto"/>
            <w:noWrap/>
            <w:vAlign w:val="center"/>
            <w:hideMark/>
          </w:tcPr>
          <w:p w14:paraId="7ED5344A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544401E7" w14:textId="77777777" w:rsidR="005F0332" w:rsidRPr="003C7666" w:rsidRDefault="005F0332" w:rsidP="00A873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5F0332" w:rsidRPr="003C7666" w14:paraId="255F54A5" w14:textId="77777777" w:rsidTr="00A87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818" w:type="dxa"/>
            <w:gridSpan w:val="2"/>
            <w:shd w:val="clear" w:color="auto" w:fill="auto"/>
            <w:noWrap/>
            <w:vAlign w:val="center"/>
            <w:hideMark/>
          </w:tcPr>
          <w:p w14:paraId="260B52F1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Voorletters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1B79A944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5F0332" w:rsidRPr="003C7666" w14:paraId="73BB8885" w14:textId="77777777" w:rsidTr="00A87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818" w:type="dxa"/>
            <w:gridSpan w:val="2"/>
            <w:shd w:val="clear" w:color="auto" w:fill="auto"/>
            <w:noWrap/>
            <w:vAlign w:val="center"/>
            <w:hideMark/>
          </w:tcPr>
          <w:p w14:paraId="553F0798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Voornaam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6E134143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5F0332" w:rsidRPr="003C7666" w14:paraId="682CAF34" w14:textId="77777777" w:rsidTr="00A87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818" w:type="dxa"/>
            <w:gridSpan w:val="2"/>
            <w:shd w:val="clear" w:color="auto" w:fill="auto"/>
            <w:noWrap/>
            <w:vAlign w:val="center"/>
            <w:hideMark/>
          </w:tcPr>
          <w:p w14:paraId="7C7146C8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lastRenderedPageBreak/>
              <w:t>Tussenvoegsel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20B55939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5F0332" w:rsidRPr="003C7666" w14:paraId="0742FF5B" w14:textId="77777777" w:rsidTr="00A87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818" w:type="dxa"/>
            <w:gridSpan w:val="2"/>
            <w:shd w:val="clear" w:color="auto" w:fill="auto"/>
            <w:noWrap/>
            <w:vAlign w:val="center"/>
            <w:hideMark/>
          </w:tcPr>
          <w:p w14:paraId="154A5362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Achternaam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5F6D82E2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5F0332" w:rsidRPr="003C7666" w14:paraId="4B7F519A" w14:textId="77777777" w:rsidTr="00A87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818" w:type="dxa"/>
            <w:gridSpan w:val="2"/>
            <w:shd w:val="clear" w:color="auto" w:fill="auto"/>
            <w:noWrap/>
            <w:vAlign w:val="center"/>
            <w:hideMark/>
          </w:tcPr>
          <w:p w14:paraId="304B0513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Telefoon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490E7A86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5F0332" w:rsidRPr="003C7666" w14:paraId="13A7D482" w14:textId="77777777" w:rsidTr="00A87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818" w:type="dxa"/>
            <w:gridSpan w:val="2"/>
            <w:shd w:val="clear" w:color="auto" w:fill="auto"/>
            <w:noWrap/>
            <w:vAlign w:val="center"/>
          </w:tcPr>
          <w:p w14:paraId="6E6A6280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Mobiel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0251B560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5F0332" w:rsidRPr="003C7666" w14:paraId="15FF50F4" w14:textId="77777777" w:rsidTr="00A87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818" w:type="dxa"/>
            <w:gridSpan w:val="2"/>
            <w:shd w:val="clear" w:color="auto" w:fill="auto"/>
            <w:noWrap/>
            <w:vAlign w:val="center"/>
          </w:tcPr>
          <w:p w14:paraId="28902E49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Emailadres contactpersoon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3E4C73B2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5F0332" w:rsidRPr="003C7666" w14:paraId="3DBFF086" w14:textId="77777777" w:rsidTr="00A87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818" w:type="dxa"/>
            <w:gridSpan w:val="2"/>
            <w:shd w:val="clear" w:color="auto" w:fill="auto"/>
            <w:noWrap/>
            <w:vAlign w:val="center"/>
            <w:hideMark/>
          </w:tcPr>
          <w:p w14:paraId="7ED15995" w14:textId="77777777" w:rsidR="005F0332" w:rsidRPr="003C7666" w:rsidRDefault="005F0332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Emailadres (voor de  verwerking van de inkooporders)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4066AB21" w14:textId="77777777" w:rsidR="005F0332" w:rsidRPr="003C7666" w:rsidRDefault="005F0332" w:rsidP="00A873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</w:tbl>
    <w:p w14:paraId="077B0EDD" w14:textId="77777777" w:rsidR="00302169" w:rsidRPr="00EF447F" w:rsidRDefault="00302169" w:rsidP="003C7666">
      <w:pPr>
        <w:tabs>
          <w:tab w:val="left" w:pos="3930"/>
        </w:tabs>
        <w:rPr>
          <w:rFonts w:ascii="Arial" w:hAnsi="Arial" w:cs="Arial"/>
          <w:sz w:val="20"/>
          <w:szCs w:val="20"/>
        </w:rPr>
      </w:pP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6369"/>
      </w:tblGrid>
      <w:tr w:rsidR="006038C1" w:rsidRPr="003C7666" w14:paraId="71C64126" w14:textId="77777777" w:rsidTr="00A87349">
        <w:trPr>
          <w:trHeight w:val="441"/>
        </w:trPr>
        <w:tc>
          <w:tcPr>
            <w:tcW w:w="9204" w:type="dxa"/>
            <w:gridSpan w:val="2"/>
            <w:shd w:val="clear" w:color="auto" w:fill="auto"/>
            <w:noWrap/>
            <w:vAlign w:val="bottom"/>
            <w:hideMark/>
          </w:tcPr>
          <w:p w14:paraId="16F5E105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</w:pPr>
            <w:bookmarkStart w:id="0" w:name="_Hlk526501129"/>
            <w:r w:rsidRPr="003C7666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 </w:t>
            </w:r>
            <w:r w:rsidRPr="003C76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>Contactpersoon voor contract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>management bij leverancier</w:t>
            </w:r>
          </w:p>
        </w:tc>
      </w:tr>
      <w:tr w:rsidR="006E0B8C" w:rsidRPr="003C7666" w14:paraId="1CAD2290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hideMark/>
          </w:tcPr>
          <w:p w14:paraId="5DBE41D1" w14:textId="77777777" w:rsidR="006E0B8C" w:rsidRPr="003C7666" w:rsidRDefault="000E3F9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Aanhef</w:t>
            </w:r>
          </w:p>
        </w:tc>
        <w:tc>
          <w:tcPr>
            <w:tcW w:w="6369" w:type="dxa"/>
            <w:shd w:val="clear" w:color="auto" w:fill="auto"/>
            <w:noWrap/>
          </w:tcPr>
          <w:p w14:paraId="66EFE83C" w14:textId="77777777" w:rsidR="006E0B8C" w:rsidRPr="003C7666" w:rsidRDefault="006E0B8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716D7E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De heer  / mevrouw </w:t>
            </w:r>
            <w:r w:rsidR="000E3F91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/</w:t>
            </w:r>
            <w:r w:rsidR="00C93C1A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</w:t>
            </w:r>
            <w:r w:rsidR="000E3F91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anders</w:t>
            </w:r>
          </w:p>
        </w:tc>
      </w:tr>
      <w:tr w:rsidR="006038C1" w:rsidRPr="003C7666" w14:paraId="5E3F69B1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9139CD8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4074DC97" w14:textId="77777777" w:rsidR="006038C1" w:rsidRPr="003C7666" w:rsidRDefault="006038C1" w:rsidP="00A873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3647D530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1C6872A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Voorletters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783C2441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512CB5F5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CCA6AC6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Voornaam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7C6F340C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786A26E6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B4D4CC0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Tussenvoegsel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1F8625F0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49B19456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B634709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Achternaam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4AA8D2F3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1A247305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C947BD6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Telefoon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275F9D5B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46F295FF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</w:tcPr>
          <w:p w14:paraId="035D3AD2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Mobiel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2AA64004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163FD4C9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</w:tcPr>
          <w:p w14:paraId="6371287C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Email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072AF684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bookmarkEnd w:id="0"/>
      <w:tr w:rsidR="006038C1" w:rsidRPr="003C7666" w14:paraId="1B80D506" w14:textId="77777777" w:rsidTr="00A87349">
        <w:trPr>
          <w:trHeight w:val="533"/>
        </w:trPr>
        <w:tc>
          <w:tcPr>
            <w:tcW w:w="9204" w:type="dxa"/>
            <w:gridSpan w:val="2"/>
            <w:shd w:val="clear" w:color="auto" w:fill="auto"/>
            <w:noWrap/>
            <w:vAlign w:val="bottom"/>
            <w:hideMark/>
          </w:tcPr>
          <w:p w14:paraId="29D2EAA7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 </w:t>
            </w:r>
            <w:r w:rsidRPr="003C76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 xml:space="preserve">Contactpersoon voor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>implementatie bij leverancier</w:t>
            </w:r>
          </w:p>
        </w:tc>
      </w:tr>
      <w:tr w:rsidR="006038C1" w:rsidRPr="003C7666" w14:paraId="0824D3A5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878FE2E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14BBEAA1" w14:textId="77777777" w:rsidR="006038C1" w:rsidRPr="003C7666" w:rsidRDefault="004E5097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De heer  / mevrouw</w:t>
            </w:r>
            <w:r w:rsidR="00C93C1A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/ anders</w:t>
            </w:r>
          </w:p>
        </w:tc>
      </w:tr>
      <w:tr w:rsidR="006038C1" w:rsidRPr="003C7666" w14:paraId="4E65AB23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7D81A6A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087A1433" w14:textId="77777777" w:rsidR="006038C1" w:rsidRPr="003C7666" w:rsidRDefault="006038C1" w:rsidP="00A873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7B145893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D6349EA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Voorletters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55175492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5967936A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697030D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Voornaam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7A5CE91A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0A3748B8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58F24D8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Tussenvoegsel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0F855C6C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1EE8E4F0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5ED7824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Achternaam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0226A086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14B203F6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7A37DC4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Telefoon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061CA9FD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306033CB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</w:tcPr>
          <w:p w14:paraId="0C4EBEED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Mobiel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43FF334F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0D48773C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</w:tcPr>
          <w:p w14:paraId="75AFC145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Email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72965BB1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6038C1" w:rsidRPr="003C7666" w14:paraId="4C8FC718" w14:textId="77777777" w:rsidTr="00A87349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012FBDC" w14:textId="77777777" w:rsidR="006038C1" w:rsidRPr="003C7666" w:rsidRDefault="006038C1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10"/>
                <w:szCs w:val="20"/>
                <w:lang w:eastAsia="nl-NL"/>
              </w:rPr>
            </w:pP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6354F033" w14:textId="77777777" w:rsidR="006038C1" w:rsidRPr="003C7666" w:rsidRDefault="006038C1" w:rsidP="00A87349">
            <w:pPr>
              <w:rPr>
                <w:rFonts w:ascii="Arial" w:eastAsia="Times New Roman" w:hAnsi="Arial" w:cs="Arial"/>
                <w:color w:val="000000"/>
                <w:sz w:val="10"/>
                <w:szCs w:val="20"/>
                <w:lang w:eastAsia="nl-NL"/>
              </w:rPr>
            </w:pPr>
          </w:p>
        </w:tc>
      </w:tr>
    </w:tbl>
    <w:p w14:paraId="42D5B325" w14:textId="77777777" w:rsidR="003C7666" w:rsidRDefault="003C7666" w:rsidP="008C7717">
      <w:pPr>
        <w:rPr>
          <w:rFonts w:ascii="Arial" w:hAnsi="Arial" w:cs="Arial"/>
          <w:sz w:val="20"/>
          <w:szCs w:val="20"/>
        </w:rPr>
      </w:pPr>
    </w:p>
    <w:p w14:paraId="1B465A9A" w14:textId="77777777" w:rsidR="00850BDC" w:rsidRPr="00B44300" w:rsidRDefault="00850BDC" w:rsidP="00B44300">
      <w:pPr>
        <w:pStyle w:val="Kop1"/>
        <w:rPr>
          <w:b/>
        </w:rPr>
      </w:pPr>
      <w:r w:rsidRPr="00B44300">
        <w:rPr>
          <w:b/>
        </w:rPr>
        <w:t>ROC contactpersonen</w:t>
      </w:r>
    </w:p>
    <w:tbl>
      <w:tblPr>
        <w:tblW w:w="92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6369"/>
      </w:tblGrid>
      <w:tr w:rsidR="00850BDC" w:rsidRPr="003C7666" w14:paraId="46DF1B35" w14:textId="77777777" w:rsidTr="007F1035">
        <w:trPr>
          <w:trHeight w:val="300"/>
        </w:trPr>
        <w:tc>
          <w:tcPr>
            <w:tcW w:w="9204" w:type="dxa"/>
            <w:gridSpan w:val="2"/>
            <w:shd w:val="clear" w:color="auto" w:fill="auto"/>
            <w:noWrap/>
            <w:vAlign w:val="center"/>
            <w:hideMark/>
          </w:tcPr>
          <w:p w14:paraId="750E7659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Algemene gegevens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 xml:space="preserve"> ROC</w:t>
            </w:r>
          </w:p>
        </w:tc>
      </w:tr>
      <w:tr w:rsidR="00850BDC" w:rsidRPr="003C7666" w14:paraId="6603CFA1" w14:textId="77777777" w:rsidTr="007F1035">
        <w:trPr>
          <w:trHeight w:val="443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823A93A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Naam ROC</w:t>
            </w:r>
          </w:p>
        </w:tc>
        <w:tc>
          <w:tcPr>
            <w:tcW w:w="6369" w:type="dxa"/>
            <w:shd w:val="clear" w:color="auto" w:fill="auto"/>
            <w:noWrap/>
            <w:vAlign w:val="bottom"/>
            <w:hideMark/>
          </w:tcPr>
          <w:p w14:paraId="0B200245" w14:textId="77777777" w:rsidR="00850BDC" w:rsidRPr="003C7666" w:rsidRDefault="001D3D0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ROC van Amsterdam</w:t>
            </w:r>
            <w:r w:rsidR="00A8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/ Flevoland en V</w:t>
            </w:r>
            <w:r w:rsidR="00A31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O</w:t>
            </w:r>
            <w:r w:rsidR="00A8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vA</w:t>
            </w:r>
          </w:p>
        </w:tc>
      </w:tr>
      <w:tr w:rsidR="00850BDC" w:rsidRPr="003C7666" w14:paraId="307C0853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B414707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Telefoon nr. algemeen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524EB4D4" w14:textId="77777777" w:rsidR="00850BDC" w:rsidRPr="003C7666" w:rsidRDefault="713A0C54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 xml:space="preserve">020 </w:t>
            </w:r>
            <w:r w:rsidR="6C608C0E"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–</w:t>
            </w: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 xml:space="preserve"> 579</w:t>
            </w:r>
            <w:r w:rsidR="6C608C0E"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 xml:space="preserve"> </w:t>
            </w:r>
            <w:r w:rsidR="42388036"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1000</w:t>
            </w:r>
          </w:p>
        </w:tc>
      </w:tr>
      <w:tr w:rsidR="00850BDC" w:rsidRPr="003C7666" w14:paraId="3A1840AE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15833CB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Emailadres algemeen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4FC7ABD7" w14:textId="77777777" w:rsidR="00850BDC" w:rsidRPr="003C7666" w:rsidRDefault="164963E9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164963E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Aanbesteding@rocva.nl</w:t>
            </w:r>
          </w:p>
        </w:tc>
      </w:tr>
      <w:tr w:rsidR="00850BDC" w:rsidRPr="003C7666" w14:paraId="42F30AE8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F762A6D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Postadres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034681ED" w14:textId="77777777" w:rsidR="00850BDC" w:rsidRPr="003C7666" w:rsidRDefault="164963E9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164963E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Postbus 2584</w:t>
            </w:r>
          </w:p>
        </w:tc>
      </w:tr>
      <w:tr w:rsidR="00850BDC" w:rsidRPr="003C7666" w14:paraId="4026889D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0F64DC4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Postcode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0411F667" w14:textId="77777777" w:rsidR="00850BDC" w:rsidRPr="003C7666" w:rsidRDefault="164963E9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164963E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 xml:space="preserve">1000 CN </w:t>
            </w:r>
          </w:p>
        </w:tc>
      </w:tr>
      <w:tr w:rsidR="00850BDC" w:rsidRPr="003C7666" w14:paraId="1068EA85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153C10B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Plaats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25217A98" w14:textId="77777777" w:rsidR="00850BDC" w:rsidRPr="003C7666" w:rsidRDefault="164963E9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164963E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Amsterdam</w:t>
            </w:r>
          </w:p>
        </w:tc>
      </w:tr>
      <w:tr w:rsidR="00850BDC" w:rsidRPr="003C7666" w14:paraId="377EFBC7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3F9A6DE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KVK nummer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3B834F1E" w14:textId="77777777" w:rsidR="00850BDC" w:rsidRPr="003C7666" w:rsidRDefault="00057FF2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41216421</w:t>
            </w:r>
          </w:p>
        </w:tc>
      </w:tr>
      <w:tr w:rsidR="00850BDC" w:rsidRPr="003C7666" w14:paraId="771C6319" w14:textId="77777777" w:rsidTr="007F1035">
        <w:trPr>
          <w:trHeight w:val="215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D8DDEE1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BTW nummer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66AC328E" w14:textId="77777777" w:rsidR="00850BDC" w:rsidRPr="00920D0C" w:rsidRDefault="00057FF2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920D0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NL82</w:t>
            </w:r>
            <w:r w:rsidR="003F65CF" w:rsidRPr="00920D0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0242603B01</w:t>
            </w:r>
          </w:p>
        </w:tc>
      </w:tr>
      <w:tr w:rsidR="00850BDC" w:rsidRPr="003C7666" w14:paraId="1DB79C8C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712BD68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Bank nummer (IBAN)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44F8F40E" w14:textId="77777777" w:rsidR="00850BDC" w:rsidRPr="003C7666" w:rsidRDefault="006B67F0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NL</w:t>
            </w:r>
            <w:r w:rsidR="00057FF2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77INGB0650481119</w:t>
            </w:r>
          </w:p>
        </w:tc>
      </w:tr>
      <w:tr w:rsidR="00850BDC" w:rsidRPr="003C7666" w14:paraId="3FDB0BC2" w14:textId="77777777" w:rsidTr="007F1035">
        <w:trPr>
          <w:trHeight w:val="455"/>
        </w:trPr>
        <w:tc>
          <w:tcPr>
            <w:tcW w:w="9204" w:type="dxa"/>
            <w:gridSpan w:val="2"/>
            <w:shd w:val="clear" w:color="auto" w:fill="auto"/>
            <w:noWrap/>
            <w:vAlign w:val="bottom"/>
            <w:hideMark/>
          </w:tcPr>
          <w:p w14:paraId="27FD6A12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lastRenderedPageBreak/>
              <w:t> </w:t>
            </w:r>
            <w:r w:rsidRPr="007F103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Contactpersoon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 xml:space="preserve"> ROC</w:t>
            </w:r>
            <w:r w:rsidRPr="003C76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 xml:space="preserve"> voor opdrachten</w:t>
            </w:r>
          </w:p>
        </w:tc>
      </w:tr>
      <w:tr w:rsidR="00850BDC" w:rsidRPr="003C7666" w14:paraId="2B345466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15ED570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3E2EF9DC" w14:textId="77777777" w:rsidR="00850BDC" w:rsidRPr="003C7666" w:rsidRDefault="164963E9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164963E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 xml:space="preserve">Dhr/ mevr. </w:t>
            </w:r>
          </w:p>
        </w:tc>
      </w:tr>
      <w:tr w:rsidR="00850BDC" w:rsidRPr="003C7666" w14:paraId="5474FA50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196A0FA" w14:textId="77777777" w:rsidR="00850BDC" w:rsidRPr="003C7666" w:rsidRDefault="00276363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5AAA5B14" w14:textId="77777777" w:rsidR="00850BDC" w:rsidRPr="003C7666" w:rsidRDefault="00850BDC" w:rsidP="00A873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057BFD67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6B3A60E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Voorletters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54F63C81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850BDC" w:rsidRPr="003C7666" w14:paraId="568D086A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0B51869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Voornaam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3E762C44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850BDC" w:rsidRPr="003C7666" w14:paraId="572512BB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B88BC65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Tussenvoegsel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47B0727D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2C91AC92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44C6A4C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Achternaam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4296C1B2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5B271DCE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B962DE2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Telefoon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7B6B36ED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3A97ACD4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</w:tcPr>
          <w:p w14:paraId="06AF3D7C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Mobiel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0BD662C4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7C0E2B67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7CE209F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69C66B45" w14:textId="77777777" w:rsidR="00850BDC" w:rsidRPr="003C7666" w:rsidRDefault="00850BDC" w:rsidP="00A873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1BA71FFB" w14:textId="77777777" w:rsidTr="007F1035">
        <w:trPr>
          <w:trHeight w:val="441"/>
        </w:trPr>
        <w:tc>
          <w:tcPr>
            <w:tcW w:w="9204" w:type="dxa"/>
            <w:gridSpan w:val="2"/>
            <w:shd w:val="clear" w:color="auto" w:fill="auto"/>
            <w:noWrap/>
            <w:vAlign w:val="bottom"/>
            <w:hideMark/>
          </w:tcPr>
          <w:p w14:paraId="46A3F97E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 </w:t>
            </w:r>
            <w:r w:rsidRPr="003C76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 xml:space="preserve">Contactpersoon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 xml:space="preserve">ROC </w:t>
            </w:r>
            <w:r w:rsidRPr="003C76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>voor contract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nl-NL"/>
              </w:rPr>
              <w:t>management</w:t>
            </w:r>
          </w:p>
        </w:tc>
      </w:tr>
      <w:tr w:rsidR="00850BDC" w:rsidRPr="003C7666" w14:paraId="0FA549BB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582A56A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3010CD6B" w14:textId="77777777" w:rsidR="00850BDC" w:rsidRPr="003C7666" w:rsidRDefault="00196924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M</w:t>
            </w:r>
            <w:r w:rsidR="00850BDC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evr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ouw </w:t>
            </w:r>
            <w:r w:rsidR="00601E5E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/ de heer</w:t>
            </w:r>
          </w:p>
        </w:tc>
      </w:tr>
      <w:tr w:rsidR="00850BDC" w:rsidRPr="003C7666" w14:paraId="5B85057D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30A45D4" w14:textId="77777777" w:rsidR="00850BDC" w:rsidRPr="003C7666" w:rsidRDefault="00276363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4C25A703" w14:textId="77777777" w:rsidR="00850BDC" w:rsidRPr="003C7666" w:rsidRDefault="00196924" w:rsidP="00A873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Contractmanager</w:t>
            </w:r>
          </w:p>
        </w:tc>
      </w:tr>
      <w:tr w:rsidR="00850BDC" w:rsidRPr="003C7666" w14:paraId="5796B7F3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9307FBA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Voorletters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74A0CAF3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0FD8E457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C1BBFDE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Voornaam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5F9C7247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0BC888D9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EBC8938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Tussenvoegsel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71E8D1E1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3BCE4045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73693B9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Achternaam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73CDDE18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3884E3C0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2847327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Telefoon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5E428212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468EB2FB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</w:tcPr>
          <w:p w14:paraId="5D221637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Mobiel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7FBB112C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850BDC" w:rsidRPr="003C7666" w14:paraId="6624746A" w14:textId="77777777" w:rsidTr="007F1035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</w:tcPr>
          <w:p w14:paraId="6B751388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bookmarkStart w:id="1" w:name="_Hlk15369798"/>
            <w:r w:rsidRPr="003C76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Email</w:t>
            </w:r>
          </w:p>
        </w:tc>
        <w:tc>
          <w:tcPr>
            <w:tcW w:w="6369" w:type="dxa"/>
            <w:shd w:val="clear" w:color="auto" w:fill="auto"/>
            <w:noWrap/>
            <w:vAlign w:val="bottom"/>
          </w:tcPr>
          <w:p w14:paraId="057B4C22" w14:textId="77777777" w:rsidR="00850BDC" w:rsidRPr="003C7666" w:rsidRDefault="00850BDC" w:rsidP="00A87349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bookmarkEnd w:id="1"/>
    </w:tbl>
    <w:p w14:paraId="1F92EBF7" w14:textId="77777777" w:rsidR="00A0447A" w:rsidRDefault="00A0447A" w:rsidP="00015699">
      <w:pPr>
        <w:tabs>
          <w:tab w:val="left" w:pos="264"/>
        </w:tabs>
        <w:rPr>
          <w:rFonts w:ascii="Arial" w:hAnsi="Arial" w:cs="Arial"/>
          <w:sz w:val="20"/>
          <w:szCs w:val="20"/>
        </w:rPr>
      </w:pPr>
    </w:p>
    <w:p w14:paraId="627313F5" w14:textId="77777777" w:rsidR="00B741CF" w:rsidRPr="002F4E80" w:rsidRDefault="00B741CF" w:rsidP="00B741CF">
      <w:pPr>
        <w:spacing w:after="0" w:line="288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nl-NL"/>
        </w:rPr>
      </w:pPr>
      <w:r w:rsidRPr="002F4E8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nl-NL"/>
        </w:rPr>
        <w:t>De winnende inschrijver dient dit formulier in te vullen en de hieronder beschreven bewijsmiddelen mee te sturen.</w:t>
      </w:r>
    </w:p>
    <w:p w14:paraId="73D184CD" w14:textId="77777777" w:rsidR="00B741CF" w:rsidRPr="002F4E80" w:rsidRDefault="00B741CF" w:rsidP="00B741CF">
      <w:pPr>
        <w:spacing w:after="0" w:line="288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nl-NL"/>
        </w:rPr>
      </w:pPr>
    </w:p>
    <w:p w14:paraId="47E0B4C4" w14:textId="77777777" w:rsidR="00B741CF" w:rsidRPr="002F4E80" w:rsidRDefault="00B741CF" w:rsidP="00B741CF">
      <w:pPr>
        <w:spacing w:after="0" w:line="288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</w:pPr>
      <w:r w:rsidRPr="002F4E80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 xml:space="preserve">Bij dit formulier dient een bijlage te worden gevoegd, het zogenaamde brondocument. Deze dient afkomstig te zijn van de nieuwe leverancier. </w:t>
      </w:r>
    </w:p>
    <w:p w14:paraId="1283ACA1" w14:textId="77777777" w:rsidR="00B741CF" w:rsidRPr="002F4E80" w:rsidRDefault="00B741CF" w:rsidP="00B741CF">
      <w:pPr>
        <w:spacing w:after="0" w:line="288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</w:pPr>
      <w:r w:rsidRPr="002F4E80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>Dit kan zijn: Recente brief, (proforma)factuur, offerte, order etc</w:t>
      </w:r>
      <w:r w:rsidR="001C50EB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>etera</w:t>
      </w:r>
      <w:r w:rsidRPr="002F4E80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>. op briefpapier van de leverancier (bijlage in PDF formaat)</w:t>
      </w:r>
    </w:p>
    <w:p w14:paraId="608265C4" w14:textId="77777777" w:rsidR="00B741CF" w:rsidRPr="002F4E80" w:rsidRDefault="00B741CF" w:rsidP="00B741CF">
      <w:pPr>
        <w:spacing w:after="0" w:line="288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</w:pPr>
      <w:r w:rsidRPr="002F4E80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 xml:space="preserve"> </w:t>
      </w:r>
    </w:p>
    <w:p w14:paraId="058702C6" w14:textId="77777777" w:rsidR="00B741CF" w:rsidRPr="002F4E80" w:rsidRDefault="00B741CF" w:rsidP="00B741CF">
      <w:pPr>
        <w:spacing w:after="0" w:line="288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</w:pPr>
      <w:r w:rsidRPr="002F4E80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>Indien u geen PDF document kan leveren zijn er nog twee andere mogelijkheden:</w:t>
      </w:r>
    </w:p>
    <w:p w14:paraId="27820EFE" w14:textId="77777777" w:rsidR="00B741CF" w:rsidRPr="002F4E80" w:rsidRDefault="00B741CF" w:rsidP="00B741CF">
      <w:pPr>
        <w:spacing w:after="0" w:line="288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</w:pPr>
      <w:r w:rsidRPr="002F4E80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>Een bevestiging van de crediteur via een email, waarbij deze alle gegevens opneemt (bijlage in PNG formaat)</w:t>
      </w:r>
    </w:p>
    <w:p w14:paraId="4385EE6E" w14:textId="77777777" w:rsidR="00247826" w:rsidRDefault="00B741CF" w:rsidP="00B741CF">
      <w:pPr>
        <w:tabs>
          <w:tab w:val="left" w:pos="264"/>
        </w:tabs>
        <w:rPr>
          <w:rFonts w:ascii="Arial" w:hAnsi="Arial" w:cs="Arial"/>
          <w:sz w:val="20"/>
          <w:szCs w:val="20"/>
        </w:rPr>
      </w:pPr>
      <w:r w:rsidRPr="002F4E80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>Of</w:t>
      </w:r>
      <w:r w:rsidR="001F47AC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 xml:space="preserve"> een</w:t>
      </w:r>
      <w:r w:rsidRPr="002F4E80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 xml:space="preserve"> link van de websitepagina waarop de gegevens zijn te raadplegen. De URL dient niet te worden geüpload als bijlage, maar dient te worden opgenomen in het opmerkingenveld van de aanvraag</w:t>
      </w:r>
      <w:r w:rsidR="00A87349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 xml:space="preserve"> hieronder</w:t>
      </w:r>
      <w:r w:rsidRPr="002F4E80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t>.</w:t>
      </w:r>
      <w:r w:rsidRPr="002F4E80">
        <w:rPr>
          <w:rFonts w:ascii="Arial" w:eastAsia="Times New Roman" w:hAnsi="Arial" w:cs="Arial"/>
          <w:color w:val="000000" w:themeColor="text1"/>
          <w:sz w:val="20"/>
          <w:szCs w:val="20"/>
          <w:lang w:eastAsia="nl-NL"/>
        </w:rPr>
        <w:br/>
      </w:r>
    </w:p>
    <w:tbl>
      <w:tblPr>
        <w:tblW w:w="9204" w:type="dxa"/>
        <w:shd w:val="clear" w:color="auto" w:fill="FFE599" w:themeFill="accent4" w:themeFillTint="66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6369"/>
      </w:tblGrid>
      <w:tr w:rsidR="00247826" w:rsidRPr="003C7666" w14:paraId="416EF450" w14:textId="77777777" w:rsidTr="009C2D5A">
        <w:trPr>
          <w:trHeight w:val="300"/>
        </w:trPr>
        <w:tc>
          <w:tcPr>
            <w:tcW w:w="28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</w:tcPr>
          <w:p w14:paraId="0418C8BB" w14:textId="77777777" w:rsidR="00247826" w:rsidRPr="003C7666" w:rsidRDefault="00247826" w:rsidP="00B741CF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728E73DC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nl-NL"/>
              </w:rPr>
              <w:t>Door ROC in te vullen</w:t>
            </w:r>
            <w:r w:rsidRPr="728E73DC">
              <w:rPr>
                <w:rFonts w:ascii="Calibri" w:eastAsia="Times New Roman" w:hAnsi="Calibri" w:cs="Calibri"/>
                <w:lang w:eastAsia="nl-NL"/>
              </w:rPr>
              <w:t> </w:t>
            </w:r>
          </w:p>
        </w:tc>
        <w:tc>
          <w:tcPr>
            <w:tcW w:w="636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45D96E72" w14:textId="77777777" w:rsidR="00247826" w:rsidRPr="003C7666" w:rsidRDefault="00247826" w:rsidP="00B741CF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</w:tr>
      <w:tr w:rsidR="00247826" w:rsidRPr="003C7666" w14:paraId="57F076A0" w14:textId="77777777" w:rsidTr="009C2D5A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589F864A" w14:textId="77777777" w:rsidR="00247826" w:rsidRPr="003C7666" w:rsidRDefault="00247826" w:rsidP="00B741CF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1136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Productgroep: 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7AEFADEE" w14:textId="77777777" w:rsidR="00247826" w:rsidRPr="003C7666" w:rsidRDefault="00247826" w:rsidP="00B741CF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164963E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In te vullen door ROC/Contractmanager</w:t>
            </w:r>
          </w:p>
        </w:tc>
      </w:tr>
      <w:tr w:rsidR="00247826" w14:paraId="22428488" w14:textId="77777777" w:rsidTr="009C2D5A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3F03B902" w14:textId="77777777" w:rsidR="00247826" w:rsidRPr="001136A3" w:rsidRDefault="00247826" w:rsidP="00B741CF">
            <w:pPr>
              <w:spacing w:after="0" w:line="288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</w:pPr>
            <w:r w:rsidRPr="001136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l-NL"/>
              </w:rPr>
              <w:t>Omschrijving te bestellen producten of diensten,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0CDD5640" w14:textId="77777777" w:rsidR="00247826" w:rsidRDefault="00247826" w:rsidP="00B741CF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247826" w14:paraId="2CE7ABF4" w14:textId="77777777" w:rsidTr="009C2D5A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6CE3207B" w14:textId="77777777" w:rsidR="00247826" w:rsidRDefault="00247826" w:rsidP="00B741CF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Leermiddelen van toepassing, Ja / nee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60620F09" w14:textId="77777777" w:rsidR="00247826" w:rsidRDefault="00247826" w:rsidP="00B741CF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247826" w14:paraId="6ACDC9F6" w14:textId="77777777" w:rsidTr="009C2D5A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4EBC87C1" w14:textId="77777777" w:rsidR="00247826" w:rsidRDefault="00247826" w:rsidP="00B741CF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lastRenderedPageBreak/>
              <w:t>NAAM AANVRAGER: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31B0E855" w14:textId="77777777" w:rsidR="00247826" w:rsidRDefault="00247826" w:rsidP="00B741CF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247826" w14:paraId="624A6CF9" w14:textId="77777777" w:rsidTr="009C2D5A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73C9CE56" w14:textId="77777777" w:rsidR="00247826" w:rsidRDefault="00247826" w:rsidP="00B741CF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AFDELING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: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1FFDAFB5" w14:textId="77777777" w:rsidR="00247826" w:rsidRDefault="00247826" w:rsidP="00B741CF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247826" w14:paraId="10F48501" w14:textId="77777777" w:rsidTr="009C2D5A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5C436B77" w14:textId="77777777" w:rsidR="00247826" w:rsidRDefault="00247826" w:rsidP="00B741CF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DATUM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: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217E9A5C" w14:textId="77777777" w:rsidR="00247826" w:rsidRDefault="00247826" w:rsidP="00B741CF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247826" w14:paraId="1E1981E9" w14:textId="77777777" w:rsidTr="009C2D5A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0F9F3914" w14:textId="77777777" w:rsidR="00247826" w:rsidRDefault="00247826" w:rsidP="00B741CF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Opmerking (bij afwijkingen betaalwijze, betalingstermijn, valuta ed.),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6A5D7334" w14:textId="77777777" w:rsidR="00247826" w:rsidRDefault="00247826" w:rsidP="00B741CF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</w:p>
        </w:tc>
      </w:tr>
      <w:tr w:rsidR="00247826" w14:paraId="4542A156" w14:textId="77777777" w:rsidTr="009C2D5A">
        <w:trPr>
          <w:trHeight w:val="585"/>
        </w:trPr>
        <w:tc>
          <w:tcPr>
            <w:tcW w:w="9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bottom"/>
          </w:tcPr>
          <w:p w14:paraId="53999053" w14:textId="77777777" w:rsidR="00247826" w:rsidRDefault="00247826" w:rsidP="00B741CF">
            <w:pPr>
              <w:spacing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</w:pPr>
            <w:r w:rsidRPr="728E73D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l-NL"/>
              </w:rPr>
              <w:t>Door ROC medewerker Inleveren bij de back-office via het mailadres infobo@rocva.nl</w:t>
            </w:r>
          </w:p>
        </w:tc>
      </w:tr>
    </w:tbl>
    <w:p w14:paraId="28342A46" w14:textId="77777777" w:rsidR="00247826" w:rsidRPr="005D2004" w:rsidRDefault="00247826" w:rsidP="00247826">
      <w:pPr>
        <w:tabs>
          <w:tab w:val="left" w:pos="264"/>
        </w:tabs>
        <w:rPr>
          <w:rFonts w:ascii="Arial" w:hAnsi="Arial" w:cs="Arial"/>
          <w:sz w:val="20"/>
          <w:szCs w:val="20"/>
        </w:rPr>
      </w:pPr>
    </w:p>
    <w:p w14:paraId="74468496" w14:textId="77777777" w:rsidR="00247826" w:rsidRPr="005D2004" w:rsidRDefault="00247826" w:rsidP="00015699">
      <w:pPr>
        <w:tabs>
          <w:tab w:val="left" w:pos="264"/>
        </w:tabs>
        <w:rPr>
          <w:rFonts w:ascii="Arial" w:hAnsi="Arial" w:cs="Arial"/>
          <w:sz w:val="20"/>
          <w:szCs w:val="20"/>
        </w:rPr>
      </w:pPr>
    </w:p>
    <w:sectPr w:rsidR="00247826" w:rsidRPr="005D200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D221B" w14:textId="77777777" w:rsidR="000C4EBE" w:rsidRDefault="000C4EBE" w:rsidP="005D542F">
      <w:pPr>
        <w:spacing w:after="0" w:line="240" w:lineRule="auto"/>
      </w:pPr>
      <w:r>
        <w:separator/>
      </w:r>
    </w:p>
  </w:endnote>
  <w:endnote w:type="continuationSeparator" w:id="0">
    <w:p w14:paraId="33760A01" w14:textId="77777777" w:rsidR="000C4EBE" w:rsidRDefault="000C4EBE" w:rsidP="005D542F">
      <w:pPr>
        <w:spacing w:after="0" w:line="240" w:lineRule="auto"/>
      </w:pPr>
      <w:r>
        <w:continuationSeparator/>
      </w:r>
    </w:p>
  </w:endnote>
  <w:endnote w:type="continuationNotice" w:id="1">
    <w:p w14:paraId="5C0662CA" w14:textId="77777777" w:rsidR="000C4EBE" w:rsidRDefault="000C4E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SansEF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50942441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0AB8E45" w14:textId="77777777" w:rsidR="003C7666" w:rsidRPr="003C7666" w:rsidRDefault="003C7666" w:rsidP="003C7666">
            <w:pPr>
              <w:pStyle w:val="Voet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666">
              <w:rPr>
                <w:rFonts w:ascii="Arial" w:hAnsi="Arial" w:cs="Arial"/>
                <w:sz w:val="18"/>
                <w:szCs w:val="18"/>
              </w:rPr>
              <w:t xml:space="preserve">Pagina </w:t>
            </w:r>
            <w:r w:rsidRPr="003C7666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3C7666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3C7666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3C7666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3C7666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3C7666">
              <w:rPr>
                <w:rFonts w:ascii="Arial" w:hAnsi="Arial" w:cs="Arial"/>
                <w:sz w:val="18"/>
                <w:szCs w:val="18"/>
              </w:rPr>
              <w:t xml:space="preserve"> van </w:t>
            </w:r>
            <w:r w:rsidRPr="003C7666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3C7666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3C7666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3C7666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3C7666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07DA748" w14:textId="77777777" w:rsidR="003C7666" w:rsidRDefault="003C766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9616E" w14:textId="77777777" w:rsidR="000C4EBE" w:rsidRDefault="000C4EBE" w:rsidP="005D542F">
      <w:pPr>
        <w:spacing w:after="0" w:line="240" w:lineRule="auto"/>
      </w:pPr>
      <w:r>
        <w:separator/>
      </w:r>
    </w:p>
  </w:footnote>
  <w:footnote w:type="continuationSeparator" w:id="0">
    <w:p w14:paraId="44EA69BA" w14:textId="77777777" w:rsidR="000C4EBE" w:rsidRDefault="000C4EBE" w:rsidP="005D542F">
      <w:pPr>
        <w:spacing w:after="0" w:line="240" w:lineRule="auto"/>
      </w:pPr>
      <w:r>
        <w:continuationSeparator/>
      </w:r>
    </w:p>
  </w:footnote>
  <w:footnote w:type="continuationNotice" w:id="1">
    <w:p w14:paraId="0585041E" w14:textId="77777777" w:rsidR="000C4EBE" w:rsidRDefault="000C4E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3E144" w14:textId="77777777" w:rsidR="005D542F" w:rsidRDefault="005D542F" w:rsidP="005D542F">
    <w:pPr>
      <w:pStyle w:val="Titel"/>
      <w:tabs>
        <w:tab w:val="center" w:pos="4536"/>
      </w:tabs>
      <w:jc w:val="left"/>
      <w:rPr>
        <w:b w:val="0"/>
        <w:i/>
      </w:rPr>
    </w:pPr>
  </w:p>
  <w:p w14:paraId="3645EF1B" w14:textId="77777777" w:rsidR="005D542F" w:rsidRDefault="005D542F" w:rsidP="005D542F">
    <w:pPr>
      <w:pStyle w:val="Koptekst"/>
    </w:pPr>
  </w:p>
  <w:p w14:paraId="33F2ACF6" w14:textId="77777777" w:rsidR="005D542F" w:rsidRDefault="005D542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B250A"/>
    <w:multiLevelType w:val="hybridMultilevel"/>
    <w:tmpl w:val="459E19A2"/>
    <w:lvl w:ilvl="0" w:tplc="A5EA8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891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D0E1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8A9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F89C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943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A74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0EF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344C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C0CFB"/>
    <w:multiLevelType w:val="hybridMultilevel"/>
    <w:tmpl w:val="42227920"/>
    <w:lvl w:ilvl="0" w:tplc="1CF43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625E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5CD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284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AA76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AA30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487A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8415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66D8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97392">
    <w:abstractNumId w:val="1"/>
  </w:num>
  <w:num w:numId="2" w16cid:durableId="838622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EBE"/>
    <w:rsid w:val="00015699"/>
    <w:rsid w:val="00055B39"/>
    <w:rsid w:val="00057FF2"/>
    <w:rsid w:val="000662F8"/>
    <w:rsid w:val="000B24D6"/>
    <w:rsid w:val="000B369D"/>
    <w:rsid w:val="000C4EBE"/>
    <w:rsid w:val="000E3F91"/>
    <w:rsid w:val="001136A3"/>
    <w:rsid w:val="00121CD7"/>
    <w:rsid w:val="00194891"/>
    <w:rsid w:val="00196924"/>
    <w:rsid w:val="001C1D22"/>
    <w:rsid w:val="001C50EB"/>
    <w:rsid w:val="001D3D0C"/>
    <w:rsid w:val="001E2D16"/>
    <w:rsid w:val="001F046B"/>
    <w:rsid w:val="001F47AC"/>
    <w:rsid w:val="00247826"/>
    <w:rsid w:val="00261728"/>
    <w:rsid w:val="00276363"/>
    <w:rsid w:val="002B1159"/>
    <w:rsid w:val="002E3529"/>
    <w:rsid w:val="002F7F86"/>
    <w:rsid w:val="00302169"/>
    <w:rsid w:val="00306332"/>
    <w:rsid w:val="003B28A8"/>
    <w:rsid w:val="003C7666"/>
    <w:rsid w:val="003F65CF"/>
    <w:rsid w:val="00405C89"/>
    <w:rsid w:val="00437DF5"/>
    <w:rsid w:val="00494464"/>
    <w:rsid w:val="004E5097"/>
    <w:rsid w:val="0052066C"/>
    <w:rsid w:val="00525DD6"/>
    <w:rsid w:val="005452E5"/>
    <w:rsid w:val="005632B4"/>
    <w:rsid w:val="00573166"/>
    <w:rsid w:val="005A704F"/>
    <w:rsid w:val="005D2004"/>
    <w:rsid w:val="005D542F"/>
    <w:rsid w:val="005F0332"/>
    <w:rsid w:val="00601E5E"/>
    <w:rsid w:val="006038C1"/>
    <w:rsid w:val="00612B41"/>
    <w:rsid w:val="0068698D"/>
    <w:rsid w:val="006B0191"/>
    <w:rsid w:val="006B67F0"/>
    <w:rsid w:val="006C6C93"/>
    <w:rsid w:val="006E0B8C"/>
    <w:rsid w:val="006E2E32"/>
    <w:rsid w:val="00731E39"/>
    <w:rsid w:val="00784922"/>
    <w:rsid w:val="00790EDC"/>
    <w:rsid w:val="007D62D3"/>
    <w:rsid w:val="007E3968"/>
    <w:rsid w:val="007F1035"/>
    <w:rsid w:val="00850BDC"/>
    <w:rsid w:val="00850D9F"/>
    <w:rsid w:val="0085370A"/>
    <w:rsid w:val="00880E20"/>
    <w:rsid w:val="00890163"/>
    <w:rsid w:val="008A30B5"/>
    <w:rsid w:val="008C7717"/>
    <w:rsid w:val="008D57C2"/>
    <w:rsid w:val="008E5F31"/>
    <w:rsid w:val="00907640"/>
    <w:rsid w:val="00920D0C"/>
    <w:rsid w:val="009B69D5"/>
    <w:rsid w:val="009C2D5A"/>
    <w:rsid w:val="009E44C0"/>
    <w:rsid w:val="00A0447A"/>
    <w:rsid w:val="00A314EA"/>
    <w:rsid w:val="00A469FA"/>
    <w:rsid w:val="00A822DC"/>
    <w:rsid w:val="00A87349"/>
    <w:rsid w:val="00AB4379"/>
    <w:rsid w:val="00B0550D"/>
    <w:rsid w:val="00B10503"/>
    <w:rsid w:val="00B20BFA"/>
    <w:rsid w:val="00B3682A"/>
    <w:rsid w:val="00B44300"/>
    <w:rsid w:val="00B741CF"/>
    <w:rsid w:val="00BD2C86"/>
    <w:rsid w:val="00BD7905"/>
    <w:rsid w:val="00BF604A"/>
    <w:rsid w:val="00C37604"/>
    <w:rsid w:val="00C40BA6"/>
    <w:rsid w:val="00C464A9"/>
    <w:rsid w:val="00C731F9"/>
    <w:rsid w:val="00C76310"/>
    <w:rsid w:val="00C85BB5"/>
    <w:rsid w:val="00C93C1A"/>
    <w:rsid w:val="00CA677D"/>
    <w:rsid w:val="00CD31BD"/>
    <w:rsid w:val="00CE6E13"/>
    <w:rsid w:val="00CF35A5"/>
    <w:rsid w:val="00D67EE9"/>
    <w:rsid w:val="00E41D95"/>
    <w:rsid w:val="00E7227A"/>
    <w:rsid w:val="00EC5AEF"/>
    <w:rsid w:val="00ED0E51"/>
    <w:rsid w:val="00EF447F"/>
    <w:rsid w:val="00F20658"/>
    <w:rsid w:val="00F37E27"/>
    <w:rsid w:val="00F703AD"/>
    <w:rsid w:val="00F71B35"/>
    <w:rsid w:val="00FA3DF2"/>
    <w:rsid w:val="04CE5F11"/>
    <w:rsid w:val="08E9A8C8"/>
    <w:rsid w:val="0B2D8697"/>
    <w:rsid w:val="0F8389EE"/>
    <w:rsid w:val="153BBF71"/>
    <w:rsid w:val="164963E9"/>
    <w:rsid w:val="1B763789"/>
    <w:rsid w:val="1C0008B2"/>
    <w:rsid w:val="1D366938"/>
    <w:rsid w:val="1DBA1558"/>
    <w:rsid w:val="1F23BE33"/>
    <w:rsid w:val="1F5DD33F"/>
    <w:rsid w:val="243A0B99"/>
    <w:rsid w:val="25D9E282"/>
    <w:rsid w:val="2AA085E6"/>
    <w:rsid w:val="2D282BB4"/>
    <w:rsid w:val="303F55BC"/>
    <w:rsid w:val="310FC76A"/>
    <w:rsid w:val="31425D12"/>
    <w:rsid w:val="32926F6E"/>
    <w:rsid w:val="33085556"/>
    <w:rsid w:val="35C155C8"/>
    <w:rsid w:val="38778B65"/>
    <w:rsid w:val="39718EED"/>
    <w:rsid w:val="3971B68F"/>
    <w:rsid w:val="39F573E5"/>
    <w:rsid w:val="3FD84CF3"/>
    <w:rsid w:val="40605E15"/>
    <w:rsid w:val="41698062"/>
    <w:rsid w:val="42388036"/>
    <w:rsid w:val="47A4FEFB"/>
    <w:rsid w:val="4829311D"/>
    <w:rsid w:val="48569EF1"/>
    <w:rsid w:val="4870E6D2"/>
    <w:rsid w:val="48E95D35"/>
    <w:rsid w:val="4CC3B164"/>
    <w:rsid w:val="5061B0D6"/>
    <w:rsid w:val="5452FF7F"/>
    <w:rsid w:val="55FE454A"/>
    <w:rsid w:val="57F6D336"/>
    <w:rsid w:val="59A21A90"/>
    <w:rsid w:val="5D9D243A"/>
    <w:rsid w:val="5EDC043F"/>
    <w:rsid w:val="6077D4A0"/>
    <w:rsid w:val="66EF03AA"/>
    <w:rsid w:val="688AD40B"/>
    <w:rsid w:val="6C608C0E"/>
    <w:rsid w:val="7095E5F0"/>
    <w:rsid w:val="713A0C54"/>
    <w:rsid w:val="728E73DC"/>
    <w:rsid w:val="72CA19F0"/>
    <w:rsid w:val="77DFC20A"/>
    <w:rsid w:val="782DAAA7"/>
    <w:rsid w:val="7B70E616"/>
    <w:rsid w:val="7ED7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80464"/>
  <w15:chartTrackingRefBased/>
  <w15:docId w15:val="{F737B42D-B1F4-466F-A7EB-9CA43A757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6E13"/>
  </w:style>
  <w:style w:type="paragraph" w:styleId="Kop1">
    <w:name w:val="heading 1"/>
    <w:basedOn w:val="Standaard"/>
    <w:next w:val="Standaard"/>
    <w:link w:val="Kop1Char"/>
    <w:uiPriority w:val="9"/>
    <w:qFormat/>
    <w:rsid w:val="00B443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B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CE6E13"/>
    <w:rPr>
      <w:color w:val="0563C1" w:themeColor="hyperlink"/>
      <w:u w:val="single"/>
    </w:rPr>
  </w:style>
  <w:style w:type="character" w:customStyle="1" w:styleId="lrzxr">
    <w:name w:val="lrzxr"/>
    <w:basedOn w:val="Standaardalinea-lettertype"/>
    <w:rsid w:val="003B28A8"/>
  </w:style>
  <w:style w:type="paragraph" w:styleId="Koptekst">
    <w:name w:val="header"/>
    <w:basedOn w:val="Standaard"/>
    <w:link w:val="KoptekstChar"/>
    <w:unhideWhenUsed/>
    <w:rsid w:val="005D5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5D542F"/>
  </w:style>
  <w:style w:type="paragraph" w:styleId="Voettekst">
    <w:name w:val="footer"/>
    <w:basedOn w:val="Standaard"/>
    <w:link w:val="VoettekstChar"/>
    <w:uiPriority w:val="99"/>
    <w:unhideWhenUsed/>
    <w:rsid w:val="005D5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D542F"/>
  </w:style>
  <w:style w:type="paragraph" w:styleId="Titel">
    <w:name w:val="Title"/>
    <w:basedOn w:val="Standaard"/>
    <w:link w:val="TitelChar"/>
    <w:qFormat/>
    <w:rsid w:val="005D542F"/>
    <w:pPr>
      <w:spacing w:after="0" w:line="240" w:lineRule="auto"/>
      <w:jc w:val="center"/>
    </w:pPr>
    <w:rPr>
      <w:rFonts w:ascii="LucidaSansEF" w:eastAsia="Times New Roman" w:hAnsi="LucidaSansEF" w:cs="Times New Roman"/>
      <w:b/>
      <w:sz w:val="20"/>
      <w:szCs w:val="20"/>
      <w:lang w:eastAsia="nl-NL"/>
    </w:rPr>
  </w:style>
  <w:style w:type="character" w:customStyle="1" w:styleId="TitelChar">
    <w:name w:val="Titel Char"/>
    <w:basedOn w:val="Standaardalinea-lettertype"/>
    <w:link w:val="Titel"/>
    <w:rsid w:val="005D542F"/>
    <w:rPr>
      <w:rFonts w:ascii="LucidaSansEF" w:eastAsia="Times New Roman" w:hAnsi="LucidaSansEF" w:cs="Times New Roman"/>
      <w:b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B443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B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aragraph">
    <w:name w:val="paragraph"/>
    <w:basedOn w:val="Standaard"/>
    <w:rsid w:val="00A04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A0447A"/>
  </w:style>
  <w:style w:type="character" w:customStyle="1" w:styleId="spellingerror">
    <w:name w:val="spellingerror"/>
    <w:basedOn w:val="Standaardalinea-lettertype"/>
    <w:rsid w:val="00A0447A"/>
  </w:style>
  <w:style w:type="character" w:customStyle="1" w:styleId="eop">
    <w:name w:val="eop"/>
    <w:basedOn w:val="Standaardalinea-lettertype"/>
    <w:rsid w:val="00A0447A"/>
  </w:style>
  <w:style w:type="character" w:styleId="Zwaar">
    <w:name w:val="Strong"/>
    <w:basedOn w:val="Standaardalinea-lettertype"/>
    <w:uiPriority w:val="22"/>
    <w:qFormat/>
    <w:rsid w:val="00055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8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5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9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5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rkzeverkleijj\ROCvA,%20ROCvF%20en%20VOvA\Inkoop%20&amp;%20Contractmanagement%20-%20Aanbestedingsdossier%202022\03.%20Aanbestedingsdocumenten\Sjabloon%20Bijlage%20Contactinformatie%20partije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aa8730-7c4c-42bb-8fdb-c0c80af62159">
      <UserInfo>
        <DisplayName>Erik Vermeeren</DisplayName>
        <AccountId>56</AccountId>
        <AccountType/>
      </UserInfo>
    </SharedWithUsers>
    <TaxCatchAll xmlns="a1aa8730-7c4c-42bb-8fdb-c0c80af62159" xsi:nil="true"/>
    <lcf76f155ced4ddcb4097134ff3c332f xmlns="04f52f86-2b84-4d87-ae02-c0654c792a0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397A0A543F9E47A42D84EF0A399846" ma:contentTypeVersion="12" ma:contentTypeDescription="Een nieuw document maken." ma:contentTypeScope="" ma:versionID="43a204dce0e3a2d9b718de1bd609162d">
  <xsd:schema xmlns:xsd="http://www.w3.org/2001/XMLSchema" xmlns:xs="http://www.w3.org/2001/XMLSchema" xmlns:p="http://schemas.microsoft.com/office/2006/metadata/properties" xmlns:ns2="a1aa8730-7c4c-42bb-8fdb-c0c80af62159" xmlns:ns3="04f52f86-2b84-4d87-ae02-c0654c792a0b" targetNamespace="http://schemas.microsoft.com/office/2006/metadata/properties" ma:root="true" ma:fieldsID="7337230ad3acb2ac7f05a1e42d3f6220" ns2:_="" ns3:_="">
    <xsd:import namespace="a1aa8730-7c4c-42bb-8fdb-c0c80af62159"/>
    <xsd:import namespace="04f52f86-2b84-4d87-ae02-c0654c792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a8730-7c4c-42bb-8fdb-c0c80af621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ffd0074-7081-4591-b29d-a92452099e4e}" ma:internalName="TaxCatchAll" ma:showField="CatchAllData" ma:web="a1aa8730-7c4c-42bb-8fdb-c0c80af621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f52f86-2b84-4d87-ae02-c0654c792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c7c10262-724b-4469-a671-39891be7a7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8196C-A941-40DB-B06E-C6B7C92A9775}">
  <ds:schemaRefs>
    <ds:schemaRef ds:uri="http://schemas.microsoft.com/office/2006/metadata/properties"/>
    <ds:schemaRef ds:uri="http://schemas.microsoft.com/office/infopath/2007/PartnerControls"/>
    <ds:schemaRef ds:uri="a1aa8730-7c4c-42bb-8fdb-c0c80af62159"/>
    <ds:schemaRef ds:uri="04f52f86-2b84-4d87-ae02-c0654c792a0b"/>
  </ds:schemaRefs>
</ds:datastoreItem>
</file>

<file path=customXml/itemProps2.xml><?xml version="1.0" encoding="utf-8"?>
<ds:datastoreItem xmlns:ds="http://schemas.openxmlformats.org/officeDocument/2006/customXml" ds:itemID="{FCE8C187-4D92-4A05-858F-8B1C8B6049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91E728-7998-46D3-AC9D-85DE510B72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B1FD3F-2170-48DD-95F3-4DAF972E038F}"/>
</file>

<file path=docProps/app.xml><?xml version="1.0" encoding="utf-8"?>
<Properties xmlns="http://schemas.openxmlformats.org/officeDocument/2006/extended-properties" xmlns:vt="http://schemas.openxmlformats.org/officeDocument/2006/docPropsVTypes">
  <Template>Sjabloon Bijlage Contactinformatie partijen</Template>
  <TotalTime>1</TotalTime>
  <Pages>4</Pages>
  <Words>455</Words>
  <Characters>2506</Characters>
  <Application>Microsoft Office Word</Application>
  <DocSecurity>0</DocSecurity>
  <Lines>20</Lines>
  <Paragraphs>5</Paragraphs>
  <ScaleCrop>false</ScaleCrop>
  <Company>ROCvA-ROCvF-VOVA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Contactinformatie</dc:title>
  <dc:subject/>
  <dc:creator>Janneke Dirkze - Verkleij</dc:creator>
  <cp:keywords/>
  <dc:description/>
  <cp:lastModifiedBy>Janneke Dirkze - Verkleij</cp:lastModifiedBy>
  <cp:revision>1</cp:revision>
  <dcterms:created xsi:type="dcterms:W3CDTF">2023-01-20T11:38:00Z</dcterms:created>
  <dcterms:modified xsi:type="dcterms:W3CDTF">2023-01-20T11:39:00Z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0x0101009E397A0A543F9E47A42D84EF0A399846</vt:lpwstr>
  </property>
  <property fmtid="{D5CDD505-2E9C-101B-9397-08002B2CF9AE}" pid="3" name="AuthorIds_UIVersion_1024">
    <vt:lpwstr>32301</vt:lpwstr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